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2" w:rsidRPr="00627D95" w:rsidRDefault="008A08F2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8A08F2" w:rsidRPr="00627D95" w:rsidRDefault="008A08F2" w:rsidP="00627D95">
      <w:pPr>
        <w:jc w:val="center"/>
        <w:rPr>
          <w:b/>
          <w:bCs/>
        </w:rPr>
      </w:pPr>
    </w:p>
    <w:p w:rsidR="008A08F2" w:rsidRPr="00627D95" w:rsidRDefault="008A08F2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>и обязательствах имущественного</w:t>
      </w:r>
    </w:p>
    <w:p w:rsidR="008A08F2" w:rsidRPr="00627D95" w:rsidRDefault="008A08F2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8A08F2" w:rsidRPr="00787B7C" w:rsidRDefault="008A08F2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Алтыновым Иваном Ивановичем</w:t>
      </w:r>
    </w:p>
    <w:p w:rsidR="008A08F2" w:rsidRDefault="008A08F2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8A08F2" w:rsidRDefault="008A08F2" w:rsidP="003F4273">
      <w:pPr>
        <w:rPr>
          <w:b/>
          <w:bCs/>
        </w:rPr>
      </w:pPr>
    </w:p>
    <w:p w:rsidR="008A08F2" w:rsidRDefault="008A08F2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8A08F2" w:rsidRPr="003F4273" w:rsidRDefault="008A08F2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961"/>
        <w:gridCol w:w="3191"/>
      </w:tblGrid>
      <w:tr w:rsidR="008A08F2">
        <w:tc>
          <w:tcPr>
            <w:tcW w:w="1101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4961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8A08F2">
        <w:tc>
          <w:tcPr>
            <w:tcW w:w="1101" w:type="dxa"/>
          </w:tcPr>
          <w:p w:rsidR="008A08F2" w:rsidRPr="009B0768" w:rsidRDefault="008A08F2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8A08F2" w:rsidRPr="009B0768" w:rsidRDefault="008A08F2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8A08F2" w:rsidRPr="009B0768" w:rsidRDefault="008A08F2" w:rsidP="00F81781">
            <w:pPr>
              <w:jc w:val="center"/>
            </w:pPr>
            <w:r>
              <w:t>532 614,64</w:t>
            </w:r>
          </w:p>
        </w:tc>
      </w:tr>
    </w:tbl>
    <w:p w:rsidR="008A08F2" w:rsidRDefault="008A08F2" w:rsidP="00627D95">
      <w:pPr>
        <w:jc w:val="center"/>
        <w:rPr>
          <w:b/>
          <w:bCs/>
        </w:rPr>
      </w:pPr>
    </w:p>
    <w:p w:rsidR="008A08F2" w:rsidRDefault="008A08F2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8A08F2" w:rsidRPr="003F4273" w:rsidRDefault="008A08F2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4819"/>
      </w:tblGrid>
      <w:tr w:rsidR="008A08F2">
        <w:tc>
          <w:tcPr>
            <w:tcW w:w="817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3686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8A08F2">
        <w:tc>
          <w:tcPr>
            <w:tcW w:w="9322" w:type="dxa"/>
            <w:gridSpan w:val="3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A08F2">
        <w:tc>
          <w:tcPr>
            <w:tcW w:w="817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A08F2" w:rsidRPr="009B0768" w:rsidRDefault="008A08F2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</w:p>
        </w:tc>
      </w:tr>
      <w:tr w:rsidR="008A08F2">
        <w:tc>
          <w:tcPr>
            <w:tcW w:w="9322" w:type="dxa"/>
            <w:gridSpan w:val="3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A08F2">
        <w:tc>
          <w:tcPr>
            <w:tcW w:w="817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A08F2" w:rsidRPr="009B0768" w:rsidRDefault="008A08F2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</w:p>
        </w:tc>
      </w:tr>
      <w:tr w:rsidR="008A08F2">
        <w:tc>
          <w:tcPr>
            <w:tcW w:w="9322" w:type="dxa"/>
            <w:gridSpan w:val="3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8A08F2">
        <w:tc>
          <w:tcPr>
            <w:tcW w:w="817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A08F2" w:rsidRPr="009B0768" w:rsidRDefault="008A08F2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</w:p>
        </w:tc>
      </w:tr>
      <w:tr w:rsidR="008A08F2">
        <w:tc>
          <w:tcPr>
            <w:tcW w:w="9322" w:type="dxa"/>
            <w:gridSpan w:val="3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8A08F2">
        <w:tc>
          <w:tcPr>
            <w:tcW w:w="817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A08F2" w:rsidRPr="009B0768" w:rsidRDefault="008A08F2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</w:p>
        </w:tc>
      </w:tr>
    </w:tbl>
    <w:p w:rsidR="008A08F2" w:rsidRDefault="008A08F2" w:rsidP="00627D95">
      <w:pPr>
        <w:jc w:val="center"/>
        <w:rPr>
          <w:b/>
          <w:bCs/>
        </w:rPr>
      </w:pPr>
    </w:p>
    <w:p w:rsidR="008A08F2" w:rsidRPr="00627D95" w:rsidRDefault="008A08F2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8A08F2" w:rsidRPr="00627D95" w:rsidRDefault="008A08F2" w:rsidP="00627D95">
      <w:pPr>
        <w:rPr>
          <w:b/>
          <w:bCs/>
        </w:rPr>
      </w:pPr>
    </w:p>
    <w:p w:rsidR="008A08F2" w:rsidRDefault="008A08F2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8A08F2" w:rsidRPr="003F4273" w:rsidRDefault="008A08F2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2393"/>
        <w:gridCol w:w="2994"/>
      </w:tblGrid>
      <w:tr w:rsidR="008A08F2">
        <w:tc>
          <w:tcPr>
            <w:tcW w:w="1101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976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2994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A08F2">
        <w:tc>
          <w:tcPr>
            <w:tcW w:w="9464" w:type="dxa"/>
            <w:gridSpan w:val="4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A08F2" w:rsidRDefault="008A08F2" w:rsidP="00865BDD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 (доля в праве 1/54)</w:t>
            </w:r>
          </w:p>
          <w:p w:rsidR="008A08F2" w:rsidRPr="009B0768" w:rsidRDefault="008A08F2" w:rsidP="00865BDD">
            <w:pPr>
              <w:jc w:val="center"/>
            </w:pPr>
          </w:p>
        </w:tc>
        <w:tc>
          <w:tcPr>
            <w:tcW w:w="2393" w:type="dxa"/>
          </w:tcPr>
          <w:p w:rsidR="008A08F2" w:rsidRPr="009B0768" w:rsidRDefault="008A08F2" w:rsidP="00585E41">
            <w:pPr>
              <w:jc w:val="center"/>
            </w:pPr>
            <w:r>
              <w:t>31320000</w:t>
            </w:r>
          </w:p>
        </w:tc>
        <w:tc>
          <w:tcPr>
            <w:tcW w:w="2994" w:type="dxa"/>
          </w:tcPr>
          <w:p w:rsidR="008A08F2" w:rsidRPr="009B0768" w:rsidRDefault="008A08F2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8A08F2">
        <w:tc>
          <w:tcPr>
            <w:tcW w:w="9464" w:type="dxa"/>
            <w:gridSpan w:val="4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A08F2" w:rsidRPr="009B0768" w:rsidRDefault="008A08F2" w:rsidP="009B0F4F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8A08F2" w:rsidRPr="00787B7C" w:rsidRDefault="008A08F2" w:rsidP="009B0F4F">
            <w:pPr>
              <w:jc w:val="center"/>
            </w:pPr>
            <w:r>
              <w:t>66</w:t>
            </w:r>
          </w:p>
        </w:tc>
        <w:tc>
          <w:tcPr>
            <w:tcW w:w="2994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  <w:tr w:rsidR="008A08F2">
        <w:tc>
          <w:tcPr>
            <w:tcW w:w="9464" w:type="dxa"/>
            <w:gridSpan w:val="4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A08F2" w:rsidRPr="009B0768" w:rsidRDefault="008A08F2" w:rsidP="009B0F4F">
            <w:pPr>
              <w:jc w:val="center"/>
            </w:pPr>
            <w:r>
              <w:t>Двухкомнатная квартира (индивидуальная собственность)</w:t>
            </w:r>
          </w:p>
        </w:tc>
        <w:tc>
          <w:tcPr>
            <w:tcW w:w="2393" w:type="dxa"/>
          </w:tcPr>
          <w:p w:rsidR="008A08F2" w:rsidRPr="003C3EB8" w:rsidRDefault="008A08F2" w:rsidP="009B0F4F">
            <w:pPr>
              <w:jc w:val="center"/>
            </w:pPr>
            <w:r>
              <w:t>45</w:t>
            </w:r>
          </w:p>
        </w:tc>
        <w:tc>
          <w:tcPr>
            <w:tcW w:w="2994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  <w:tr w:rsidR="008A08F2">
        <w:tc>
          <w:tcPr>
            <w:tcW w:w="1101" w:type="dxa"/>
          </w:tcPr>
          <w:p w:rsidR="008A08F2" w:rsidRDefault="008A08F2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8A08F2" w:rsidRPr="009B0768" w:rsidRDefault="008A08F2" w:rsidP="00E934C1">
            <w:pPr>
              <w:jc w:val="center"/>
            </w:pPr>
            <w:r>
              <w:t>Двухкомнатная квартира (индивидуальная собственность)</w:t>
            </w:r>
          </w:p>
        </w:tc>
        <w:tc>
          <w:tcPr>
            <w:tcW w:w="2393" w:type="dxa"/>
          </w:tcPr>
          <w:p w:rsidR="008A08F2" w:rsidRPr="003C3EB8" w:rsidRDefault="008A08F2" w:rsidP="00E934C1">
            <w:pPr>
              <w:jc w:val="center"/>
            </w:pPr>
            <w:r>
              <w:t>45,1</w:t>
            </w:r>
          </w:p>
        </w:tc>
        <w:tc>
          <w:tcPr>
            <w:tcW w:w="2994" w:type="dxa"/>
          </w:tcPr>
          <w:p w:rsidR="008A08F2" w:rsidRPr="009B0F4F" w:rsidRDefault="008A08F2" w:rsidP="00E934C1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  <w:tr w:rsidR="008A08F2">
        <w:tc>
          <w:tcPr>
            <w:tcW w:w="1101" w:type="dxa"/>
          </w:tcPr>
          <w:p w:rsidR="008A08F2" w:rsidRDefault="008A08F2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976" w:type="dxa"/>
          </w:tcPr>
          <w:p w:rsidR="008A08F2" w:rsidRPr="009B0768" w:rsidRDefault="008A08F2" w:rsidP="00E934C1">
            <w:pPr>
              <w:jc w:val="center"/>
            </w:pPr>
            <w:r>
              <w:t>Двухкомнатная квартира (индивидуальная собственность)</w:t>
            </w:r>
          </w:p>
        </w:tc>
        <w:tc>
          <w:tcPr>
            <w:tcW w:w="2393" w:type="dxa"/>
          </w:tcPr>
          <w:p w:rsidR="008A08F2" w:rsidRPr="003C3EB8" w:rsidRDefault="008A08F2" w:rsidP="00E934C1">
            <w:pPr>
              <w:jc w:val="center"/>
            </w:pPr>
            <w:r>
              <w:t>45</w:t>
            </w:r>
          </w:p>
        </w:tc>
        <w:tc>
          <w:tcPr>
            <w:tcW w:w="2994" w:type="dxa"/>
          </w:tcPr>
          <w:p w:rsidR="008A08F2" w:rsidRPr="009B0F4F" w:rsidRDefault="008A08F2" w:rsidP="00E934C1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  <w:tr w:rsidR="008A08F2">
        <w:tc>
          <w:tcPr>
            <w:tcW w:w="9464" w:type="dxa"/>
            <w:gridSpan w:val="4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A08F2" w:rsidRPr="003C3EB8" w:rsidRDefault="008A08F2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</w:p>
        </w:tc>
      </w:tr>
      <w:tr w:rsidR="008A08F2">
        <w:tc>
          <w:tcPr>
            <w:tcW w:w="9464" w:type="dxa"/>
            <w:gridSpan w:val="4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A08F2" w:rsidRPr="003C3EB8" w:rsidRDefault="008A08F2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</w:p>
        </w:tc>
      </w:tr>
    </w:tbl>
    <w:p w:rsidR="008A08F2" w:rsidRDefault="008A08F2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8A08F2" w:rsidRDefault="008A08F2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8363"/>
      </w:tblGrid>
      <w:tr w:rsidR="008A08F2">
        <w:tc>
          <w:tcPr>
            <w:tcW w:w="1101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8363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8A08F2">
        <w:tc>
          <w:tcPr>
            <w:tcW w:w="9464" w:type="dxa"/>
            <w:gridSpan w:val="2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A08F2" w:rsidRPr="00585E41" w:rsidRDefault="008A08F2" w:rsidP="003C3EB8"/>
        </w:tc>
      </w:tr>
      <w:tr w:rsidR="008A08F2">
        <w:tc>
          <w:tcPr>
            <w:tcW w:w="9464" w:type="dxa"/>
            <w:gridSpan w:val="2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A08F2" w:rsidRPr="003C3EB8" w:rsidRDefault="008A08F2" w:rsidP="003C3EB8">
            <w:r>
              <w:t>нет</w:t>
            </w:r>
          </w:p>
        </w:tc>
      </w:tr>
      <w:tr w:rsidR="008A08F2">
        <w:tc>
          <w:tcPr>
            <w:tcW w:w="9464" w:type="dxa"/>
            <w:gridSpan w:val="2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Мототранспортные средства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A08F2" w:rsidRPr="003C3EB8" w:rsidRDefault="008A08F2" w:rsidP="003C3EB8">
            <w:r>
              <w:t>нет</w:t>
            </w:r>
          </w:p>
        </w:tc>
      </w:tr>
      <w:tr w:rsidR="008A08F2">
        <w:tc>
          <w:tcPr>
            <w:tcW w:w="9464" w:type="dxa"/>
            <w:gridSpan w:val="2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A08F2" w:rsidRPr="003C3EB8" w:rsidRDefault="008A08F2" w:rsidP="003C3EB8">
            <w:r>
              <w:t>нет</w:t>
            </w:r>
          </w:p>
        </w:tc>
      </w:tr>
      <w:tr w:rsidR="008A08F2">
        <w:tc>
          <w:tcPr>
            <w:tcW w:w="9464" w:type="dxa"/>
            <w:gridSpan w:val="2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A08F2" w:rsidRPr="003C3EB8" w:rsidRDefault="008A08F2" w:rsidP="003C3EB8">
            <w:r>
              <w:t>нет</w:t>
            </w:r>
          </w:p>
        </w:tc>
      </w:tr>
      <w:tr w:rsidR="008A08F2">
        <w:tc>
          <w:tcPr>
            <w:tcW w:w="9464" w:type="dxa"/>
            <w:gridSpan w:val="2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A08F2" w:rsidRPr="003C3EB8" w:rsidRDefault="008A08F2" w:rsidP="003C3EB8">
            <w:r>
              <w:t>нет</w:t>
            </w:r>
          </w:p>
        </w:tc>
      </w:tr>
      <w:tr w:rsidR="008A08F2">
        <w:tc>
          <w:tcPr>
            <w:tcW w:w="9464" w:type="dxa"/>
            <w:gridSpan w:val="2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A08F2" w:rsidRPr="003C3EB8" w:rsidRDefault="008A08F2" w:rsidP="003C3EB8">
            <w:r>
              <w:t>нет</w:t>
            </w:r>
          </w:p>
        </w:tc>
      </w:tr>
    </w:tbl>
    <w:p w:rsidR="008A08F2" w:rsidRDefault="008A08F2" w:rsidP="00627D95">
      <w:pPr>
        <w:jc w:val="center"/>
        <w:rPr>
          <w:b/>
          <w:bCs/>
        </w:rPr>
      </w:pPr>
    </w:p>
    <w:p w:rsidR="008A08F2" w:rsidRPr="003F4273" w:rsidRDefault="008A08F2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8A08F2" w:rsidRPr="003F4273" w:rsidRDefault="008A08F2" w:rsidP="003F4273">
      <w:pPr>
        <w:jc w:val="center"/>
        <w:rPr>
          <w:b/>
          <w:bCs/>
        </w:rPr>
      </w:pPr>
    </w:p>
    <w:p w:rsidR="008A08F2" w:rsidRDefault="008A08F2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8A08F2" w:rsidRDefault="008A08F2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693"/>
        <w:gridCol w:w="2393"/>
        <w:gridCol w:w="3277"/>
      </w:tblGrid>
      <w:tr w:rsidR="008A08F2">
        <w:tc>
          <w:tcPr>
            <w:tcW w:w="1101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693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3277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8A08F2" w:rsidRPr="003C3EB8" w:rsidRDefault="008A08F2" w:rsidP="00C029C7">
            <w:pPr>
              <w:jc w:val="center"/>
            </w:pPr>
          </w:p>
        </w:tc>
        <w:tc>
          <w:tcPr>
            <w:tcW w:w="2393" w:type="dxa"/>
          </w:tcPr>
          <w:p w:rsidR="008A08F2" w:rsidRPr="007435F4" w:rsidRDefault="008A08F2" w:rsidP="00C029C7">
            <w:pPr>
              <w:jc w:val="center"/>
            </w:pPr>
          </w:p>
        </w:tc>
        <w:tc>
          <w:tcPr>
            <w:tcW w:w="3277" w:type="dxa"/>
          </w:tcPr>
          <w:p w:rsidR="008A08F2" w:rsidRPr="009B0F4F" w:rsidRDefault="008A08F2" w:rsidP="00C029C7">
            <w:pPr>
              <w:jc w:val="center"/>
              <w:rPr>
                <w:b/>
                <w:bCs/>
              </w:rPr>
            </w:pPr>
          </w:p>
        </w:tc>
      </w:tr>
    </w:tbl>
    <w:p w:rsidR="008A08F2" w:rsidRDefault="008A08F2" w:rsidP="003F4273">
      <w:pPr>
        <w:jc w:val="center"/>
        <w:rPr>
          <w:b/>
          <w:bCs/>
        </w:rPr>
      </w:pPr>
    </w:p>
    <w:p w:rsidR="008A08F2" w:rsidRPr="00627D95" w:rsidRDefault="008A08F2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8A08F2" w:rsidRPr="00627D95" w:rsidRDefault="008A08F2" w:rsidP="00B15710">
      <w:pPr>
        <w:jc w:val="center"/>
        <w:rPr>
          <w:b/>
          <w:bCs/>
        </w:rPr>
      </w:pPr>
    </w:p>
    <w:p w:rsidR="008A08F2" w:rsidRPr="00627D95" w:rsidRDefault="008A08F2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>и обязательствах имущественного</w:t>
      </w:r>
    </w:p>
    <w:p w:rsidR="008A08F2" w:rsidRPr="00627D95" w:rsidRDefault="008A08F2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супруги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8A08F2" w:rsidRPr="00787B7C" w:rsidRDefault="008A08F2" w:rsidP="00F81781">
      <w:pPr>
        <w:jc w:val="center"/>
        <w:rPr>
          <w:b/>
          <w:bCs/>
          <w:u w:val="single"/>
        </w:rPr>
      </w:pPr>
      <w:bookmarkStart w:id="0" w:name="_GoBack"/>
      <w:bookmarkEnd w:id="0"/>
      <w:r>
        <w:rPr>
          <w:b/>
          <w:bCs/>
          <w:u w:val="single"/>
        </w:rPr>
        <w:t>Алтынова Ивана Ивановича</w:t>
      </w:r>
    </w:p>
    <w:p w:rsidR="008A08F2" w:rsidRDefault="008A08F2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8A08F2" w:rsidRDefault="008A08F2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8A08F2" w:rsidRPr="003F4273" w:rsidRDefault="008A08F2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961"/>
        <w:gridCol w:w="3191"/>
      </w:tblGrid>
      <w:tr w:rsidR="008A08F2">
        <w:tc>
          <w:tcPr>
            <w:tcW w:w="1101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4961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8A08F2">
        <w:tc>
          <w:tcPr>
            <w:tcW w:w="1101" w:type="dxa"/>
          </w:tcPr>
          <w:p w:rsidR="008A08F2" w:rsidRPr="009B0768" w:rsidRDefault="008A08F2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8A08F2" w:rsidRPr="009B0768" w:rsidRDefault="008A08F2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8A08F2" w:rsidRPr="00365B21" w:rsidRDefault="008A08F2" w:rsidP="003F7E7C">
            <w:pPr>
              <w:jc w:val="center"/>
            </w:pPr>
            <w:r>
              <w:t>238 659,09</w:t>
            </w:r>
          </w:p>
        </w:tc>
      </w:tr>
    </w:tbl>
    <w:p w:rsidR="008A08F2" w:rsidRDefault="008A08F2" w:rsidP="00FA5B13">
      <w:pPr>
        <w:jc w:val="center"/>
        <w:rPr>
          <w:b/>
          <w:bCs/>
        </w:rPr>
      </w:pPr>
    </w:p>
    <w:p w:rsidR="008A08F2" w:rsidRDefault="008A08F2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8A08F2" w:rsidRPr="003F4273" w:rsidRDefault="008A08F2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4819"/>
      </w:tblGrid>
      <w:tr w:rsidR="008A08F2">
        <w:tc>
          <w:tcPr>
            <w:tcW w:w="817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3686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8A08F2">
        <w:tc>
          <w:tcPr>
            <w:tcW w:w="9322" w:type="dxa"/>
            <w:gridSpan w:val="3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A08F2">
        <w:tc>
          <w:tcPr>
            <w:tcW w:w="817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A08F2" w:rsidRPr="009B0768" w:rsidRDefault="008A08F2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</w:p>
        </w:tc>
      </w:tr>
      <w:tr w:rsidR="008A08F2">
        <w:tc>
          <w:tcPr>
            <w:tcW w:w="9322" w:type="dxa"/>
            <w:gridSpan w:val="3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A08F2">
        <w:tc>
          <w:tcPr>
            <w:tcW w:w="817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A08F2" w:rsidRPr="009B0768" w:rsidRDefault="008A08F2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</w:p>
        </w:tc>
      </w:tr>
      <w:tr w:rsidR="008A08F2">
        <w:tc>
          <w:tcPr>
            <w:tcW w:w="9322" w:type="dxa"/>
            <w:gridSpan w:val="3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8A08F2">
        <w:tc>
          <w:tcPr>
            <w:tcW w:w="817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A08F2" w:rsidRPr="009B0768" w:rsidRDefault="008A08F2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</w:p>
        </w:tc>
      </w:tr>
      <w:tr w:rsidR="008A08F2">
        <w:tc>
          <w:tcPr>
            <w:tcW w:w="9322" w:type="dxa"/>
            <w:gridSpan w:val="3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8A08F2">
        <w:tc>
          <w:tcPr>
            <w:tcW w:w="817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A08F2" w:rsidRPr="009B0768" w:rsidRDefault="008A08F2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</w:p>
        </w:tc>
      </w:tr>
    </w:tbl>
    <w:p w:rsidR="008A08F2" w:rsidRDefault="008A08F2" w:rsidP="00FA5B13">
      <w:pPr>
        <w:jc w:val="center"/>
        <w:rPr>
          <w:b/>
          <w:bCs/>
        </w:rPr>
      </w:pPr>
    </w:p>
    <w:p w:rsidR="008A08F2" w:rsidRPr="00627D95" w:rsidRDefault="008A08F2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8A08F2" w:rsidRPr="00627D95" w:rsidRDefault="008A08F2" w:rsidP="00FA5B13">
      <w:pPr>
        <w:rPr>
          <w:b/>
          <w:bCs/>
        </w:rPr>
      </w:pPr>
    </w:p>
    <w:p w:rsidR="008A08F2" w:rsidRDefault="008A08F2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8A08F2" w:rsidRPr="003F4273" w:rsidRDefault="008A08F2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2393"/>
        <w:gridCol w:w="2994"/>
      </w:tblGrid>
      <w:tr w:rsidR="008A08F2">
        <w:tc>
          <w:tcPr>
            <w:tcW w:w="1101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976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2994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A08F2">
        <w:tc>
          <w:tcPr>
            <w:tcW w:w="9464" w:type="dxa"/>
            <w:gridSpan w:val="4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A08F2" w:rsidRDefault="008A08F2" w:rsidP="00365B21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8A08F2" w:rsidRPr="009B0768" w:rsidRDefault="008A08F2" w:rsidP="00365B21">
            <w:pPr>
              <w:jc w:val="center"/>
            </w:pPr>
            <w:r>
              <w:t xml:space="preserve"> (доля в праве 1/216)</w:t>
            </w:r>
          </w:p>
        </w:tc>
        <w:tc>
          <w:tcPr>
            <w:tcW w:w="2393" w:type="dxa"/>
          </w:tcPr>
          <w:p w:rsidR="008A08F2" w:rsidRPr="009B0768" w:rsidRDefault="008A08F2" w:rsidP="00F81781">
            <w:pPr>
              <w:jc w:val="center"/>
            </w:pPr>
            <w:r>
              <w:t>31320000</w:t>
            </w:r>
          </w:p>
        </w:tc>
        <w:tc>
          <w:tcPr>
            <w:tcW w:w="2994" w:type="dxa"/>
          </w:tcPr>
          <w:p w:rsidR="008A08F2" w:rsidRPr="009B0768" w:rsidRDefault="008A08F2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8A08F2">
        <w:tc>
          <w:tcPr>
            <w:tcW w:w="9464" w:type="dxa"/>
            <w:gridSpan w:val="4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A08F2" w:rsidRPr="009B0768" w:rsidRDefault="008A08F2" w:rsidP="00BC027B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A08F2" w:rsidRPr="00787B7C" w:rsidRDefault="008A08F2" w:rsidP="00BC027B">
            <w:pPr>
              <w:jc w:val="center"/>
            </w:pPr>
          </w:p>
        </w:tc>
        <w:tc>
          <w:tcPr>
            <w:tcW w:w="2994" w:type="dxa"/>
          </w:tcPr>
          <w:p w:rsidR="008A08F2" w:rsidRDefault="008A08F2" w:rsidP="008A65DF">
            <w:pPr>
              <w:jc w:val="center"/>
            </w:pPr>
          </w:p>
        </w:tc>
      </w:tr>
      <w:tr w:rsidR="008A08F2">
        <w:tc>
          <w:tcPr>
            <w:tcW w:w="9464" w:type="dxa"/>
            <w:gridSpan w:val="4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A08F2" w:rsidRPr="009B0768" w:rsidRDefault="008A08F2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A08F2" w:rsidRPr="003C3EB8" w:rsidRDefault="008A08F2" w:rsidP="003F7E7C">
            <w:pPr>
              <w:jc w:val="center"/>
            </w:pPr>
          </w:p>
        </w:tc>
        <w:tc>
          <w:tcPr>
            <w:tcW w:w="2994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</w:p>
        </w:tc>
      </w:tr>
      <w:tr w:rsidR="008A08F2">
        <w:tc>
          <w:tcPr>
            <w:tcW w:w="9464" w:type="dxa"/>
            <w:gridSpan w:val="4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A08F2" w:rsidRPr="003C3EB8" w:rsidRDefault="008A08F2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</w:p>
        </w:tc>
      </w:tr>
      <w:tr w:rsidR="008A08F2">
        <w:tc>
          <w:tcPr>
            <w:tcW w:w="9464" w:type="dxa"/>
            <w:gridSpan w:val="4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A08F2" w:rsidRPr="003C3EB8" w:rsidRDefault="008A08F2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</w:p>
        </w:tc>
      </w:tr>
    </w:tbl>
    <w:p w:rsidR="008A08F2" w:rsidRDefault="008A08F2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8A08F2" w:rsidRDefault="008A08F2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8363"/>
      </w:tblGrid>
      <w:tr w:rsidR="008A08F2">
        <w:tc>
          <w:tcPr>
            <w:tcW w:w="1101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8363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8A08F2">
        <w:tc>
          <w:tcPr>
            <w:tcW w:w="9464" w:type="dxa"/>
            <w:gridSpan w:val="2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A08F2" w:rsidRPr="003C3EB8" w:rsidRDefault="008A08F2" w:rsidP="003F7E7C">
            <w:r>
              <w:t>нет</w:t>
            </w:r>
          </w:p>
        </w:tc>
      </w:tr>
      <w:tr w:rsidR="008A08F2">
        <w:tc>
          <w:tcPr>
            <w:tcW w:w="9464" w:type="dxa"/>
            <w:gridSpan w:val="2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A08F2" w:rsidRPr="003C3EB8" w:rsidRDefault="008A08F2" w:rsidP="003F7E7C">
            <w:r>
              <w:t>нет</w:t>
            </w:r>
          </w:p>
        </w:tc>
      </w:tr>
      <w:tr w:rsidR="008A08F2">
        <w:tc>
          <w:tcPr>
            <w:tcW w:w="9464" w:type="dxa"/>
            <w:gridSpan w:val="2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Мототранспортные средства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A08F2" w:rsidRPr="003C3EB8" w:rsidRDefault="008A08F2" w:rsidP="003F7E7C">
            <w:r>
              <w:t>нет</w:t>
            </w:r>
          </w:p>
        </w:tc>
      </w:tr>
      <w:tr w:rsidR="008A08F2">
        <w:tc>
          <w:tcPr>
            <w:tcW w:w="9464" w:type="dxa"/>
            <w:gridSpan w:val="2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A08F2" w:rsidRPr="003C3EB8" w:rsidRDefault="008A08F2" w:rsidP="003F7E7C">
            <w:r>
              <w:t>нет</w:t>
            </w:r>
          </w:p>
        </w:tc>
      </w:tr>
      <w:tr w:rsidR="008A08F2">
        <w:tc>
          <w:tcPr>
            <w:tcW w:w="9464" w:type="dxa"/>
            <w:gridSpan w:val="2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A08F2" w:rsidRPr="003C3EB8" w:rsidRDefault="008A08F2" w:rsidP="003F7E7C">
            <w:r>
              <w:t>нет</w:t>
            </w:r>
          </w:p>
        </w:tc>
      </w:tr>
      <w:tr w:rsidR="008A08F2">
        <w:tc>
          <w:tcPr>
            <w:tcW w:w="9464" w:type="dxa"/>
            <w:gridSpan w:val="2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A08F2" w:rsidRPr="003C3EB8" w:rsidRDefault="008A08F2" w:rsidP="003F7E7C">
            <w:r>
              <w:t>нет</w:t>
            </w:r>
          </w:p>
        </w:tc>
      </w:tr>
      <w:tr w:rsidR="008A08F2">
        <w:tc>
          <w:tcPr>
            <w:tcW w:w="9464" w:type="dxa"/>
            <w:gridSpan w:val="2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A08F2" w:rsidRPr="003C3EB8" w:rsidRDefault="008A08F2" w:rsidP="003F7E7C">
            <w:r>
              <w:t>нет</w:t>
            </w:r>
          </w:p>
        </w:tc>
      </w:tr>
    </w:tbl>
    <w:p w:rsidR="008A08F2" w:rsidRDefault="008A08F2" w:rsidP="00FA5B13">
      <w:pPr>
        <w:jc w:val="center"/>
        <w:rPr>
          <w:b/>
          <w:bCs/>
        </w:rPr>
      </w:pPr>
    </w:p>
    <w:p w:rsidR="008A08F2" w:rsidRPr="003F4273" w:rsidRDefault="008A08F2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8A08F2" w:rsidRPr="003F4273" w:rsidRDefault="008A08F2" w:rsidP="00FA5B13">
      <w:pPr>
        <w:jc w:val="center"/>
        <w:rPr>
          <w:b/>
          <w:bCs/>
        </w:rPr>
      </w:pPr>
    </w:p>
    <w:p w:rsidR="008A08F2" w:rsidRDefault="008A08F2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8A08F2" w:rsidRDefault="008A08F2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693"/>
        <w:gridCol w:w="2393"/>
        <w:gridCol w:w="3277"/>
      </w:tblGrid>
      <w:tr w:rsidR="008A08F2">
        <w:tc>
          <w:tcPr>
            <w:tcW w:w="1101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№ п/п</w:t>
            </w:r>
          </w:p>
        </w:tc>
        <w:tc>
          <w:tcPr>
            <w:tcW w:w="2693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(кв.м)</w:t>
            </w:r>
          </w:p>
        </w:tc>
        <w:tc>
          <w:tcPr>
            <w:tcW w:w="3277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A08F2">
        <w:tc>
          <w:tcPr>
            <w:tcW w:w="1101" w:type="dxa"/>
          </w:tcPr>
          <w:p w:rsidR="008A08F2" w:rsidRPr="009B0F4F" w:rsidRDefault="008A08F2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8A08F2" w:rsidRPr="003C3EB8" w:rsidRDefault="008A08F2" w:rsidP="007435F4">
            <w:pPr>
              <w:jc w:val="center"/>
            </w:pPr>
            <w:r>
              <w:t>Жилой дом (безвозмездное пользование)</w:t>
            </w:r>
          </w:p>
        </w:tc>
        <w:tc>
          <w:tcPr>
            <w:tcW w:w="2393" w:type="dxa"/>
          </w:tcPr>
          <w:p w:rsidR="008A08F2" w:rsidRPr="007435F4" w:rsidRDefault="008A08F2" w:rsidP="003F7E7C">
            <w:pPr>
              <w:jc w:val="center"/>
            </w:pPr>
            <w:r>
              <w:t>66</w:t>
            </w:r>
          </w:p>
        </w:tc>
        <w:tc>
          <w:tcPr>
            <w:tcW w:w="3277" w:type="dxa"/>
          </w:tcPr>
          <w:p w:rsidR="008A08F2" w:rsidRPr="00AB190E" w:rsidRDefault="008A08F2" w:rsidP="003F7E7C">
            <w:pPr>
              <w:jc w:val="center"/>
            </w:pPr>
            <w:r w:rsidRPr="00AB190E">
              <w:t>Российская Федерация</w:t>
            </w:r>
          </w:p>
        </w:tc>
      </w:tr>
    </w:tbl>
    <w:p w:rsidR="008A08F2" w:rsidRPr="00627D95" w:rsidRDefault="008A08F2" w:rsidP="00365B21"/>
    <w:sectPr w:rsidR="008A08F2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15FEC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086A"/>
    <w:rsid w:val="00182162"/>
    <w:rsid w:val="001851C0"/>
    <w:rsid w:val="001915A6"/>
    <w:rsid w:val="00192518"/>
    <w:rsid w:val="00192555"/>
    <w:rsid w:val="00193C41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D7567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430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5F6C58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86491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00B4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08F2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193B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190E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420F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934C1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211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1CF5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27D9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495</Words>
  <Characters>2823</Characters>
  <Application>Microsoft Office Outlook</Application>
  <DocSecurity>0</DocSecurity>
  <Lines>0</Lines>
  <Paragraphs>0</Paragraphs>
  <ScaleCrop>false</ScaleCrop>
  <Company>Урюпинскуая районная Дума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akopov</cp:lastModifiedBy>
  <cp:revision>4</cp:revision>
  <cp:lastPrinted>2015-04-21T05:35:00Z</cp:lastPrinted>
  <dcterms:created xsi:type="dcterms:W3CDTF">2016-05-16T10:29:00Z</dcterms:created>
  <dcterms:modified xsi:type="dcterms:W3CDTF">2016-05-19T12:27:00Z</dcterms:modified>
</cp:coreProperties>
</file>